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5C468" w14:textId="77777777" w:rsidR="00ED62E1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  <w:r>
        <w:rPr>
          <w:noProof/>
          <w:lang w:val="en-US" w:eastAsia="en-US" w:bidi="ar-SA"/>
        </w:rPr>
        <w:drawing>
          <wp:anchor distT="0" distB="0" distL="114300" distR="114300" simplePos="0" relativeHeight="251659264" behindDoc="0" locked="0" layoutInCell="1" allowOverlap="1" wp14:anchorId="0A9D3A67" wp14:editId="4CD64467">
            <wp:simplePos x="0" y="0"/>
            <wp:positionH relativeFrom="page">
              <wp:posOffset>3716867</wp:posOffset>
            </wp:positionH>
            <wp:positionV relativeFrom="paragraph">
              <wp:posOffset>199602</wp:posOffset>
            </wp:positionV>
            <wp:extent cx="3463925" cy="1010920"/>
            <wp:effectExtent l="0" t="0" r="317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03" b="29316"/>
                    <a:stretch/>
                  </pic:blipFill>
                  <pic:spPr bwMode="auto">
                    <a:xfrm>
                      <a:off x="0" y="0"/>
                      <a:ext cx="34639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C9C81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</w:p>
    <w:p w14:paraId="03ACC8B9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14:paraId="169D1C1B" w14:textId="77777777" w:rsidR="0001313B" w:rsidRPr="002E0365" w:rsidRDefault="0001313B" w:rsidP="0001313B">
      <w:pPr>
        <w:pStyle w:val="Title"/>
        <w:spacing w:before="360"/>
        <w:jc w:val="center"/>
        <w:rPr>
          <w:sz w:val="36"/>
          <w:szCs w:val="36"/>
          <w:lang w:val="en-US"/>
        </w:rPr>
      </w:pPr>
      <w:r w:rsidRPr="002E0365">
        <w:rPr>
          <w:sz w:val="36"/>
          <w:szCs w:val="36"/>
          <w:lang w:val="en-US"/>
        </w:rPr>
        <w:t>Liaison Statement</w:t>
      </w:r>
    </w:p>
    <w:p w14:paraId="244BE272" w14:textId="77777777" w:rsidR="0001313B" w:rsidRDefault="0001313B" w:rsidP="00775C36">
      <w:pPr>
        <w:pStyle w:val="SIMTitle"/>
        <w:rPr>
          <w:sz w:val="34"/>
          <w:szCs w:val="34"/>
        </w:rPr>
      </w:pPr>
    </w:p>
    <w:p w14:paraId="3756517D" w14:textId="1C81C218" w:rsidR="007263A2" w:rsidRPr="007263A2" w:rsidRDefault="00681DD3" w:rsidP="007263A2">
      <w:pPr>
        <w:pStyle w:val="SIMTitle"/>
        <w:rPr>
          <w:sz w:val="34"/>
          <w:szCs w:val="34"/>
        </w:rPr>
      </w:pPr>
      <w:r>
        <w:rPr>
          <w:sz w:val="34"/>
          <w:szCs w:val="34"/>
        </w:rPr>
        <w:t>Title:</w:t>
      </w:r>
      <w:r w:rsidR="00BA5997">
        <w:rPr>
          <w:sz w:val="34"/>
          <w:szCs w:val="34"/>
        </w:rPr>
        <w:t xml:space="preserve"> </w:t>
      </w:r>
      <w:r w:rsidR="00B77E28">
        <w:rPr>
          <w:sz w:val="34"/>
          <w:szCs w:val="34"/>
        </w:rPr>
        <w:t xml:space="preserve">LS to </w:t>
      </w:r>
      <w:r w:rsidR="00C93427">
        <w:rPr>
          <w:sz w:val="34"/>
          <w:szCs w:val="34"/>
        </w:rPr>
        <w:t>3GPP CT</w:t>
      </w:r>
      <w:r w:rsidR="00B40BB8">
        <w:rPr>
          <w:sz w:val="34"/>
          <w:szCs w:val="34"/>
        </w:rPr>
        <w:t xml:space="preserve"> WG</w:t>
      </w:r>
      <w:r w:rsidR="00C93427">
        <w:rPr>
          <w:sz w:val="34"/>
          <w:szCs w:val="34"/>
        </w:rPr>
        <w:t>6</w:t>
      </w:r>
      <w:r w:rsidR="00B77E28">
        <w:rPr>
          <w:sz w:val="34"/>
          <w:szCs w:val="34"/>
        </w:rPr>
        <w:t xml:space="preserve"> on </w:t>
      </w:r>
      <w:r w:rsidR="00C93427">
        <w:rPr>
          <w:sz w:val="34"/>
          <w:szCs w:val="34"/>
        </w:rPr>
        <w:t xml:space="preserve">eUICC response </w:t>
      </w:r>
      <w:r w:rsidR="00122279">
        <w:rPr>
          <w:sz w:val="34"/>
          <w:szCs w:val="34"/>
        </w:rPr>
        <w:t>when an</w:t>
      </w:r>
      <w:r w:rsidR="00C93427">
        <w:rPr>
          <w:sz w:val="34"/>
          <w:szCs w:val="34"/>
        </w:rPr>
        <w:t xml:space="preserve"> unsupported </w:t>
      </w:r>
      <w:r w:rsidR="00122279">
        <w:rPr>
          <w:sz w:val="34"/>
          <w:szCs w:val="34"/>
        </w:rPr>
        <w:t xml:space="preserve">SUCI </w:t>
      </w:r>
      <w:r w:rsidR="00C93427">
        <w:rPr>
          <w:sz w:val="34"/>
          <w:szCs w:val="34"/>
        </w:rPr>
        <w:t>scheme</w:t>
      </w:r>
      <w:r w:rsidR="00122279">
        <w:rPr>
          <w:sz w:val="34"/>
          <w:szCs w:val="34"/>
        </w:rPr>
        <w:t xml:space="preserve"> is configured</w:t>
      </w:r>
    </w:p>
    <w:p w14:paraId="06275F19" w14:textId="77777777" w:rsidR="00FA147B" w:rsidRPr="00CF1927" w:rsidRDefault="00FA147B" w:rsidP="005C69A9"/>
    <w:p w14:paraId="2F77E41A" w14:textId="77777777" w:rsidR="0001313B" w:rsidRPr="00E916C5" w:rsidRDefault="0001313B" w:rsidP="005C69A9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6320"/>
      </w:tblGrid>
      <w:tr w:rsidR="0073056A" w:rsidRPr="00FA147B" w14:paraId="4DE98CA0" w14:textId="77777777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5767EC2" w14:textId="77777777"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r w:rsidRPr="00D234AF">
              <w:rPr>
                <w:sz w:val="36"/>
                <w:szCs w:val="36"/>
              </w:rPr>
              <w:t>Document details</w:t>
            </w:r>
          </w:p>
        </w:tc>
      </w:tr>
      <w:tr w:rsidR="00ED62E1" w:rsidRPr="00FA147B" w14:paraId="38DE6931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13C4C027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14:paraId="7E0C4C77" w14:textId="7CA83135" w:rsidR="004425A4" w:rsidRPr="004425A4" w:rsidRDefault="00F065CE" w:rsidP="00391D31">
            <w:pPr>
              <w:pStyle w:val="SIMTitle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  <w:tr w:rsidR="0073056A" w:rsidRPr="00FA147B" w14:paraId="711D1E5A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47764F4C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14:paraId="20CCEFED" w14:textId="4667C3C1" w:rsidR="006103C8" w:rsidRPr="00D234AF" w:rsidRDefault="00CF1927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Non-confidential</w:t>
            </w:r>
          </w:p>
        </w:tc>
      </w:tr>
      <w:tr w:rsidR="00ED62E1" w:rsidRPr="00FA147B" w14:paraId="3DE2BDBE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52258F0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14:paraId="11BA9494" w14:textId="0E34CD74" w:rsidR="006103C8" w:rsidRPr="00D234AF" w:rsidRDefault="00572212" w:rsidP="00A15EEA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15</w:t>
            </w:r>
            <w:r w:rsidR="00A15EEA" w:rsidRPr="00A15EEA">
              <w:rPr>
                <w:sz w:val="34"/>
                <w:szCs w:val="34"/>
                <w:vertAlign w:val="superscript"/>
              </w:rPr>
              <w:t>t</w:t>
            </w:r>
            <w:r w:rsidR="00C93427">
              <w:rPr>
                <w:sz w:val="34"/>
                <w:szCs w:val="34"/>
                <w:vertAlign w:val="superscript"/>
              </w:rPr>
              <w:t>h</w:t>
            </w:r>
            <w:r w:rsidR="00F3498C" w:rsidRPr="00D234AF">
              <w:rPr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Decembe</w:t>
            </w:r>
            <w:r w:rsidR="00C93427">
              <w:rPr>
                <w:sz w:val="34"/>
                <w:szCs w:val="34"/>
              </w:rPr>
              <w:t>r</w:t>
            </w:r>
            <w:r w:rsidR="00F3498C" w:rsidRPr="00D234AF">
              <w:rPr>
                <w:sz w:val="34"/>
                <w:szCs w:val="34"/>
              </w:rPr>
              <w:t xml:space="preserve"> 20</w:t>
            </w:r>
            <w:r w:rsidR="004425A4">
              <w:rPr>
                <w:sz w:val="34"/>
                <w:szCs w:val="34"/>
              </w:rPr>
              <w:t>2</w:t>
            </w:r>
            <w:r w:rsidR="00C93427">
              <w:rPr>
                <w:sz w:val="34"/>
                <w:szCs w:val="34"/>
              </w:rPr>
              <w:t>3</w:t>
            </w:r>
          </w:p>
        </w:tc>
      </w:tr>
      <w:tr w:rsidR="0073056A" w:rsidRPr="004C20F4" w14:paraId="6D47581D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3E9602E8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14:paraId="1BFA52CE" w14:textId="3033AAA7" w:rsidR="006103C8" w:rsidRPr="00583873" w:rsidRDefault="00AA44E2" w:rsidP="00361623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583873">
              <w:rPr>
                <w:sz w:val="34"/>
                <w:szCs w:val="34"/>
              </w:rPr>
              <w:t>Alfonso Tramontano</w:t>
            </w:r>
            <w:r w:rsidR="00A20804" w:rsidRPr="00583873">
              <w:rPr>
                <w:sz w:val="34"/>
                <w:szCs w:val="34"/>
              </w:rPr>
              <w:t xml:space="preserve"> </w:t>
            </w:r>
            <w:r w:rsidRPr="00583873">
              <w:rPr>
                <w:sz w:val="34"/>
                <w:szCs w:val="34"/>
              </w:rPr>
              <w:t>alfonso.tramontano@st.com</w:t>
            </w:r>
          </w:p>
        </w:tc>
      </w:tr>
      <w:tr w:rsidR="0073056A" w:rsidRPr="00FA147B" w14:paraId="55F4BD8C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650C41FA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14:paraId="224BEDF6" w14:textId="439DFE31" w:rsidR="006103C8" w:rsidRPr="00D234AF" w:rsidRDefault="0073056A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 xml:space="preserve">Mike Strock </w:t>
            </w:r>
            <w:proofErr w:type="spellStart"/>
            <w:r w:rsidRPr="00D234AF">
              <w:rPr>
                <w:sz w:val="34"/>
                <w:szCs w:val="34"/>
              </w:rPr>
              <w:t>mike@</w:t>
            </w:r>
            <w:r w:rsidR="008468C1">
              <w:rPr>
                <w:sz w:val="34"/>
                <w:szCs w:val="34"/>
              </w:rPr>
              <w:t>am.consulting</w:t>
            </w:r>
            <w:proofErr w:type="spellEnd"/>
          </w:p>
        </w:tc>
      </w:tr>
      <w:tr w:rsidR="00DD4E5F" w:rsidRPr="00FA147B" w14:paraId="2913B226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29189321" w14:textId="77777777"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14:paraId="2ED128B7" w14:textId="75EA26A2" w:rsidR="00DD4E5F" w:rsidRPr="00C07631" w:rsidRDefault="00DD4E5F" w:rsidP="008868D5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</w:p>
        </w:tc>
      </w:tr>
    </w:tbl>
    <w:p w14:paraId="73A62216" w14:textId="77777777"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3749"/>
        <w:gridCol w:w="4358"/>
      </w:tblGrid>
      <w:tr w:rsidR="0080103F" w:rsidRPr="00FA147B" w14:paraId="08894AC6" w14:textId="77777777" w:rsidTr="00DC22BE">
        <w:trPr>
          <w:trHeight w:val="601"/>
        </w:trPr>
        <w:tc>
          <w:tcPr>
            <w:tcW w:w="5270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47768E5E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</w:p>
        </w:tc>
        <w:tc>
          <w:tcPr>
            <w:tcW w:w="4358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A40870A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Action requested</w:t>
            </w:r>
          </w:p>
        </w:tc>
      </w:tr>
      <w:tr w:rsidR="00DC22BE" w:rsidRPr="00A526BD" w14:paraId="220B74EB" w14:textId="77777777" w:rsidTr="00DC22BE">
        <w:trPr>
          <w:trHeight w:val="551"/>
        </w:trPr>
        <w:tc>
          <w:tcPr>
            <w:tcW w:w="1521" w:type="dxa"/>
            <w:vAlign w:val="center"/>
          </w:tcPr>
          <w:p w14:paraId="160653FE" w14:textId="77777777" w:rsidR="00DC22BE" w:rsidRPr="00D234AF" w:rsidRDefault="00DC22BE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749" w:type="dxa"/>
            <w:vAlign w:val="center"/>
          </w:tcPr>
          <w:p w14:paraId="0BD0E462" w14:textId="258392F0" w:rsidR="00DC22BE" w:rsidRPr="007263A2" w:rsidRDefault="00C93427" w:rsidP="00DE3A99">
            <w:pPr>
              <w:pStyle w:val="SIMTitle"/>
              <w:spacing w:after="0"/>
              <w:jc w:val="left"/>
              <w:rPr>
                <w:sz w:val="34"/>
                <w:szCs w:val="34"/>
                <w:lang w:val="fr-FR"/>
              </w:rPr>
            </w:pPr>
            <w:r>
              <w:rPr>
                <w:sz w:val="34"/>
                <w:szCs w:val="34"/>
                <w:lang w:val="fr-FR"/>
              </w:rPr>
              <w:t>3GPP CT</w:t>
            </w:r>
            <w:r w:rsidR="00B40BB8">
              <w:rPr>
                <w:sz w:val="34"/>
                <w:szCs w:val="34"/>
                <w:lang w:val="fr-FR"/>
              </w:rPr>
              <w:t xml:space="preserve"> WG</w:t>
            </w:r>
            <w:r>
              <w:rPr>
                <w:sz w:val="34"/>
                <w:szCs w:val="34"/>
                <w:lang w:val="fr-FR"/>
              </w:rPr>
              <w:t>6</w:t>
            </w:r>
          </w:p>
        </w:tc>
        <w:tc>
          <w:tcPr>
            <w:tcW w:w="4358" w:type="dxa"/>
          </w:tcPr>
          <w:p w14:paraId="67D6446A" w14:textId="4FD15A55" w:rsidR="00DC22BE" w:rsidRPr="00D234AF" w:rsidRDefault="008868D5" w:rsidP="0080103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Please comment</w:t>
            </w:r>
            <w:r w:rsidR="00E43510">
              <w:rPr>
                <w:sz w:val="34"/>
                <w:szCs w:val="34"/>
                <w:lang w:val="en-US"/>
              </w:rPr>
              <w:t xml:space="preserve"> and give feedback</w:t>
            </w:r>
          </w:p>
        </w:tc>
      </w:tr>
    </w:tbl>
    <w:p w14:paraId="7E5044B0" w14:textId="77777777" w:rsidR="00E27AC4" w:rsidRDefault="00E27AC4">
      <w:pPr>
        <w:spacing w:line="240" w:lineRule="auto"/>
        <w:jc w:val="left"/>
        <w:rPr>
          <w:b/>
          <w:bCs/>
          <w:sz w:val="28"/>
          <w:szCs w:val="28"/>
        </w:rPr>
      </w:pPr>
      <w:bookmarkStart w:id="0" w:name="OLE_LINK1"/>
      <w:bookmarkStart w:id="1" w:name="OLE_LINK2"/>
      <w:r>
        <w:br w:type="page"/>
      </w:r>
    </w:p>
    <w:bookmarkEnd w:id="0"/>
    <w:bookmarkEnd w:id="1"/>
    <w:p w14:paraId="51901766" w14:textId="77777777" w:rsidR="00DC22BE" w:rsidRPr="00E20393" w:rsidRDefault="00DC22BE" w:rsidP="00DC22BE">
      <w:pPr>
        <w:pStyle w:val="SIMTitle1"/>
      </w:pPr>
      <w:r>
        <w:lastRenderedPageBreak/>
        <w:t>Introduction</w:t>
      </w:r>
    </w:p>
    <w:p w14:paraId="1FDE7C2C" w14:textId="01FC13A8" w:rsidR="00DC22BE" w:rsidRDefault="00A22446" w:rsidP="00DC22BE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TCA</w:t>
      </w:r>
      <w:r w:rsidR="00DC22BE" w:rsidRPr="002F2448">
        <w:rPr>
          <w:sz w:val="22"/>
          <w:szCs w:val="22"/>
        </w:rPr>
        <w:t xml:space="preserve"> </w:t>
      </w:r>
      <w:r w:rsidR="00DC22BE">
        <w:rPr>
          <w:sz w:val="22"/>
          <w:szCs w:val="22"/>
        </w:rPr>
        <w:t xml:space="preserve">would like to inform </w:t>
      </w:r>
      <w:r w:rsidR="00C35CCA">
        <w:rPr>
          <w:sz w:val="22"/>
          <w:szCs w:val="22"/>
        </w:rPr>
        <w:t>3GPP CT</w:t>
      </w:r>
      <w:r w:rsidR="00B40BB8">
        <w:rPr>
          <w:sz w:val="22"/>
          <w:szCs w:val="22"/>
        </w:rPr>
        <w:t xml:space="preserve"> WG</w:t>
      </w:r>
      <w:r w:rsidR="00C35CCA">
        <w:rPr>
          <w:sz w:val="22"/>
          <w:szCs w:val="22"/>
        </w:rPr>
        <w:t xml:space="preserve">6 committee </w:t>
      </w:r>
      <w:r w:rsidR="00F93EB5">
        <w:rPr>
          <w:sz w:val="22"/>
          <w:szCs w:val="22"/>
        </w:rPr>
        <w:t>that</w:t>
      </w:r>
      <w:r w:rsidR="006C73BD">
        <w:rPr>
          <w:sz w:val="22"/>
          <w:szCs w:val="22"/>
        </w:rPr>
        <w:t xml:space="preserve"> </w:t>
      </w:r>
      <w:r w:rsidR="00C35CCA">
        <w:rPr>
          <w:sz w:val="22"/>
          <w:szCs w:val="22"/>
        </w:rPr>
        <w:t>we clarified in</w:t>
      </w:r>
      <w:r w:rsidR="00372215">
        <w:rPr>
          <w:sz w:val="22"/>
          <w:szCs w:val="22"/>
        </w:rPr>
        <w:t xml:space="preserve"> the</w:t>
      </w:r>
      <w:r w:rsidR="00C35CCA">
        <w:rPr>
          <w:sz w:val="22"/>
          <w:szCs w:val="22"/>
        </w:rPr>
        <w:t xml:space="preserve"> IPP </w:t>
      </w:r>
      <w:r w:rsidR="00DC22BE">
        <w:rPr>
          <w:sz w:val="22"/>
          <w:szCs w:val="22"/>
        </w:rPr>
        <w:t xml:space="preserve">the </w:t>
      </w:r>
      <w:r w:rsidR="00C93427">
        <w:rPr>
          <w:sz w:val="22"/>
          <w:szCs w:val="22"/>
        </w:rPr>
        <w:t xml:space="preserve">expected behaviour of the eUICC when an unsupported SUCI scheme is </w:t>
      </w:r>
      <w:r w:rsidR="00372215">
        <w:rPr>
          <w:sz w:val="22"/>
          <w:szCs w:val="22"/>
        </w:rPr>
        <w:t>configured</w:t>
      </w:r>
      <w:r w:rsidR="005E7A80">
        <w:rPr>
          <w:sz w:val="22"/>
          <w:szCs w:val="22"/>
        </w:rPr>
        <w:t>,</w:t>
      </w:r>
      <w:r w:rsidR="00B46504">
        <w:rPr>
          <w:sz w:val="22"/>
          <w:szCs w:val="22"/>
        </w:rPr>
        <w:t xml:space="preserve"> since</w:t>
      </w:r>
      <w:r w:rsidR="00372215">
        <w:rPr>
          <w:sz w:val="22"/>
          <w:szCs w:val="22"/>
        </w:rPr>
        <w:t xml:space="preserve"> in the 3GPP TS 31.102 </w:t>
      </w:r>
      <w:r w:rsidR="005E7A80">
        <w:rPr>
          <w:sz w:val="22"/>
          <w:szCs w:val="22"/>
        </w:rPr>
        <w:t xml:space="preserve">V18.2.0 </w:t>
      </w:r>
      <w:r w:rsidR="00372215">
        <w:rPr>
          <w:sz w:val="22"/>
          <w:szCs w:val="22"/>
        </w:rPr>
        <w:t xml:space="preserve">the behaviour is </w:t>
      </w:r>
      <w:r w:rsidR="00F93EB5">
        <w:rPr>
          <w:sz w:val="22"/>
          <w:szCs w:val="22"/>
        </w:rPr>
        <w:t>FFS</w:t>
      </w:r>
      <w:r w:rsidR="005E7A80">
        <w:rPr>
          <w:sz w:val="22"/>
          <w:szCs w:val="22"/>
        </w:rPr>
        <w:t>.</w:t>
      </w:r>
    </w:p>
    <w:p w14:paraId="602B42A1" w14:textId="3B95445E" w:rsidR="002F2D26" w:rsidRDefault="0000340E" w:rsidP="00DC22BE">
      <w:pPr>
        <w:pStyle w:val="SIMTitle1"/>
      </w:pPr>
      <w:r>
        <w:t xml:space="preserve">eUICC behaviour when unsupported SUCI scheme is </w:t>
      </w:r>
      <w:r w:rsidR="00303C01">
        <w:t>configured</w:t>
      </w:r>
    </w:p>
    <w:p w14:paraId="15D88E6B" w14:textId="1EBCD87C" w:rsidR="002A4BF1" w:rsidRDefault="002A4BF1" w:rsidP="002A4BF1">
      <w:pPr>
        <w:pStyle w:val="NormalParagraph"/>
      </w:pPr>
      <w:r>
        <w:t>Please find below the</w:t>
      </w:r>
      <w:r w:rsidR="003A3AAD">
        <w:t xml:space="preserve"> TCA eUICC WG</w:t>
      </w:r>
      <w:r>
        <w:t xml:space="preserve"> </w:t>
      </w:r>
      <w:r w:rsidR="0000340E">
        <w:t>text</w:t>
      </w:r>
      <w:r w:rsidR="00C93427">
        <w:t xml:space="preserve"> </w:t>
      </w:r>
      <w:r w:rsidR="0000340E">
        <w:t>extracted from §12.2 of IPP. This text is about</w:t>
      </w:r>
      <w:r w:rsidR="00C93427">
        <w:t xml:space="preserve"> the behaviour of the eUICC when an unsupported SUCI scheme is </w:t>
      </w:r>
      <w:r w:rsidR="004C20F4">
        <w:t>configured</w:t>
      </w:r>
      <w:r w:rsidR="00C93427">
        <w:t xml:space="preserve"> </w:t>
      </w:r>
      <w:r w:rsidR="004C20F4">
        <w:t>by</w:t>
      </w:r>
      <w:r w:rsidR="00C93427">
        <w:t xml:space="preserve"> the </w:t>
      </w:r>
      <w:r w:rsidR="004C20F4">
        <w:t xml:space="preserve">home </w:t>
      </w:r>
      <w:r w:rsidR="005E7A80">
        <w:t>network</w:t>
      </w:r>
      <w:r w:rsidR="00F93EB5">
        <w:t>.</w:t>
      </w:r>
    </w:p>
    <w:p w14:paraId="7079DAB9" w14:textId="71BE8168" w:rsidR="0000340E" w:rsidRPr="0000340E" w:rsidRDefault="0000340E" w:rsidP="00003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 w:eastAsia="en-US"/>
        </w:rPr>
      </w:pPr>
      <w:r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 w:eastAsia="zh-CN"/>
        </w:rPr>
        <w:t>Start of</w:t>
      </w:r>
      <w:r>
        <w:rPr>
          <w:rFonts w:cs="Arial"/>
          <w:color w:val="0000FF"/>
          <w:sz w:val="28"/>
          <w:szCs w:val="28"/>
          <w:lang w:val="en-US"/>
        </w:rPr>
        <w:t xml:space="preserve"> Text * * * *</w:t>
      </w:r>
    </w:p>
    <w:p w14:paraId="33D3EBF4" w14:textId="04C3A246" w:rsidR="0000340E" w:rsidRDefault="0000340E" w:rsidP="0000340E">
      <w:pPr>
        <w:pStyle w:val="NormalParagraph"/>
      </w:pPr>
      <w:r w:rsidRPr="0000340E">
        <w:t>The USIM application shall select the protection scheme from its supported schemes that has the highest</w:t>
      </w:r>
      <w:r>
        <w:t xml:space="preserve"> </w:t>
      </w:r>
      <w:r w:rsidRPr="0000340E">
        <w:t>priority in "Protection Scheme Identifier List data object". If there is no supported protection scheme or if</w:t>
      </w:r>
      <w:r>
        <w:t xml:space="preserve"> </w:t>
      </w:r>
      <w:r w:rsidRPr="0000340E">
        <w:t>the Home Network Public Key for the selected protection scheme is not correctly formatted, the USIM</w:t>
      </w:r>
      <w:r>
        <w:t xml:space="preserve"> </w:t>
      </w:r>
      <w:r w:rsidRPr="0000340E">
        <w:t>Application shall generate an error in response to the GET_IDENTITY command.</w:t>
      </w:r>
    </w:p>
    <w:p w14:paraId="0B9F9DC1" w14:textId="32A66094" w:rsidR="0000340E" w:rsidRDefault="0000340E" w:rsidP="0000340E">
      <w:pPr>
        <w:pStyle w:val="NormalParagraph"/>
      </w:pPr>
      <w:r>
        <w:t xml:space="preserve">The USIM shall generate a SUCI using "null-scheme" only in the following cases: </w:t>
      </w:r>
    </w:p>
    <w:p w14:paraId="42B847C6" w14:textId="40B59AFB" w:rsidR="0000340E" w:rsidRDefault="0000340E" w:rsidP="0000340E">
      <w:pPr>
        <w:pStyle w:val="NormalParagraph"/>
        <w:numPr>
          <w:ilvl w:val="0"/>
          <w:numId w:val="36"/>
        </w:numPr>
      </w:pPr>
      <w:r>
        <w:t xml:space="preserve">if the home network has configured "null-scheme" to be used, or </w:t>
      </w:r>
    </w:p>
    <w:p w14:paraId="4B3079AC" w14:textId="374A93D3" w:rsidR="0000340E" w:rsidRDefault="0000340E" w:rsidP="0000340E">
      <w:pPr>
        <w:pStyle w:val="NormalParagraph"/>
        <w:numPr>
          <w:ilvl w:val="0"/>
          <w:numId w:val="36"/>
        </w:numPr>
      </w:pPr>
      <w:r>
        <w:t xml:space="preserve">if no Home Network Public Key is associated to the selected protection scheme (i.e. if the </w:t>
      </w:r>
      <w:proofErr w:type="spellStart"/>
      <w:r>
        <w:t>KeyIndex</w:t>
      </w:r>
      <w:proofErr w:type="spellEnd"/>
      <w:r>
        <w:t xml:space="preserve"> is "0", no key list is provided or the index is pointing to a non existing key).</w:t>
      </w:r>
    </w:p>
    <w:p w14:paraId="5C4B3BA0" w14:textId="21F30626" w:rsidR="0000340E" w:rsidRDefault="0000340E" w:rsidP="00003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 w:eastAsia="en-US"/>
        </w:rPr>
      </w:pPr>
      <w:r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 w:eastAsia="zh-CN"/>
        </w:rPr>
        <w:t>End of</w:t>
      </w:r>
      <w:r>
        <w:rPr>
          <w:rFonts w:cs="Arial"/>
          <w:color w:val="0000FF"/>
          <w:sz w:val="28"/>
          <w:szCs w:val="28"/>
          <w:lang w:val="en-US"/>
        </w:rPr>
        <w:t xml:space="preserve"> Text * * * *</w:t>
      </w:r>
    </w:p>
    <w:p w14:paraId="644C8D42" w14:textId="77777777" w:rsidR="0000340E" w:rsidRPr="0000340E" w:rsidRDefault="0000340E" w:rsidP="0000340E">
      <w:pPr>
        <w:pStyle w:val="NormalParagraph"/>
      </w:pPr>
    </w:p>
    <w:p w14:paraId="51607255" w14:textId="44C94C5D" w:rsidR="00DC22BE" w:rsidRPr="00907AF0" w:rsidRDefault="00861A0A" w:rsidP="00DC22BE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TCA</w:t>
      </w:r>
      <w:r w:rsidR="00DC22BE">
        <w:rPr>
          <w:sz w:val="22"/>
          <w:szCs w:val="22"/>
          <w:lang w:val="en-US"/>
        </w:rPr>
        <w:t xml:space="preserve"> eUICC WG</w:t>
      </w:r>
      <w:r w:rsidR="00DC22BE" w:rsidRPr="00C65A78">
        <w:rPr>
          <w:sz w:val="22"/>
          <w:szCs w:val="22"/>
          <w:lang w:val="en-US"/>
        </w:rPr>
        <w:t xml:space="preserve"> looks forward to a continued fruitful cooperation with </w:t>
      </w:r>
      <w:r w:rsidR="0000340E">
        <w:rPr>
          <w:sz w:val="22"/>
          <w:szCs w:val="22"/>
          <w:lang w:val="en-US"/>
        </w:rPr>
        <w:t>3GPP</w:t>
      </w:r>
      <w:r w:rsidR="007263A2">
        <w:rPr>
          <w:sz w:val="22"/>
          <w:szCs w:val="22"/>
          <w:lang w:val="en-US"/>
        </w:rPr>
        <w:t xml:space="preserve"> </w:t>
      </w:r>
      <w:r w:rsidR="0000340E">
        <w:rPr>
          <w:sz w:val="22"/>
          <w:szCs w:val="22"/>
          <w:lang w:val="en-US"/>
        </w:rPr>
        <w:t>CT</w:t>
      </w:r>
      <w:r w:rsidR="00B40BB8">
        <w:rPr>
          <w:sz w:val="22"/>
          <w:szCs w:val="22"/>
          <w:lang w:val="en-US"/>
        </w:rPr>
        <w:t xml:space="preserve"> WG</w:t>
      </w:r>
      <w:r w:rsidR="0000340E">
        <w:rPr>
          <w:sz w:val="22"/>
          <w:szCs w:val="22"/>
          <w:lang w:val="en-US"/>
        </w:rPr>
        <w:t>6</w:t>
      </w:r>
      <w:r w:rsidR="00DC22BE" w:rsidRPr="00C65A78">
        <w:rPr>
          <w:sz w:val="22"/>
          <w:szCs w:val="22"/>
          <w:lang w:val="en-US"/>
        </w:rPr>
        <w:t>.</w:t>
      </w:r>
    </w:p>
    <w:p w14:paraId="7C0EF58D" w14:textId="77777777" w:rsidR="00DC22BE" w:rsidRDefault="00DC22BE" w:rsidP="00DC22BE">
      <w:pPr>
        <w:pStyle w:val="ListParagraph"/>
        <w:spacing w:after="0" w:line="240" w:lineRule="auto"/>
        <w:ind w:left="0"/>
        <w:rPr>
          <w:rFonts w:ascii="Arial" w:eastAsia="Times New Roman" w:hAnsi="Arial"/>
          <w:color w:val="575757"/>
          <w:lang w:eastAsia="fr-FR"/>
        </w:rPr>
      </w:pPr>
    </w:p>
    <w:p w14:paraId="64EF17C9" w14:textId="49606410" w:rsidR="00DC22BE" w:rsidRDefault="000F18FC" w:rsidP="00DC22BE">
      <w:pPr>
        <w:pStyle w:val="ListParagraph"/>
        <w:spacing w:after="0" w:line="240" w:lineRule="auto"/>
        <w:ind w:left="0"/>
        <w:rPr>
          <w:color w:val="575757"/>
          <w:sz w:val="20"/>
          <w:szCs w:val="20"/>
        </w:rPr>
      </w:pPr>
      <w:r>
        <w:rPr>
          <w:rFonts w:ascii="Arial" w:eastAsia="Times New Roman" w:hAnsi="Arial"/>
          <w:color w:val="575757"/>
          <w:lang w:eastAsia="fr-FR"/>
        </w:rPr>
        <w:t>For any additional inquiries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, please contact </w:t>
      </w:r>
      <w:r w:rsidR="00861A0A">
        <w:rPr>
          <w:rFonts w:ascii="Arial" w:eastAsia="Times New Roman" w:hAnsi="Arial"/>
          <w:color w:val="575757"/>
          <w:lang w:eastAsia="fr-FR"/>
        </w:rPr>
        <w:t>TCA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</w:t>
      </w:r>
      <w:r w:rsidR="00DC22BE">
        <w:rPr>
          <w:rFonts w:ascii="Arial" w:eastAsia="Times New Roman" w:hAnsi="Arial"/>
          <w:color w:val="575757"/>
          <w:lang w:eastAsia="fr-FR"/>
        </w:rPr>
        <w:t>eUICC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group</w:t>
      </w:r>
      <w:r w:rsidR="00DC22BE" w:rsidRPr="001C5C9B">
        <w:rPr>
          <w:rFonts w:ascii="Arial" w:eastAsia="Times New Roman" w:hAnsi="Arial"/>
          <w:color w:val="575757"/>
          <w:lang w:eastAsia="fr-FR"/>
        </w:rPr>
        <w:t xml:space="preserve"> chair at</w:t>
      </w:r>
      <w:r w:rsidR="00DC22BE">
        <w:rPr>
          <w:rFonts w:ascii="Arial" w:eastAsia="Times New Roman" w:hAnsi="Arial"/>
          <w:color w:val="575757"/>
          <w:lang w:eastAsia="fr-FR"/>
        </w:rPr>
        <w:t xml:space="preserve"> </w:t>
      </w:r>
      <w:hyperlink r:id="rId9" w:history="1">
        <w:r w:rsidR="00DC22BE" w:rsidRPr="00F25A18">
          <w:rPr>
            <w:rStyle w:val="Hyperlink"/>
            <w:rFonts w:ascii="Arial" w:eastAsia="Times New Roman" w:hAnsi="Arial"/>
            <w:lang w:eastAsia="fr-FR"/>
          </w:rPr>
          <w:t>denis.praca@thalesgroup.com</w:t>
        </w:r>
      </w:hyperlink>
    </w:p>
    <w:sectPr w:rsidR="00DC22BE" w:rsidSect="00F645A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04740" w14:textId="77777777" w:rsidR="00F645A0" w:rsidRDefault="00F645A0" w:rsidP="00633E7A">
      <w:pPr>
        <w:spacing w:line="240" w:lineRule="auto"/>
      </w:pPr>
      <w:r>
        <w:separator/>
      </w:r>
    </w:p>
  </w:endnote>
  <w:endnote w:type="continuationSeparator" w:id="0">
    <w:p w14:paraId="098DB6F1" w14:textId="77777777" w:rsidR="00F645A0" w:rsidRDefault="00F645A0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810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1312" behindDoc="0" locked="0" layoutInCell="1" allowOverlap="1" wp14:anchorId="5385F138" wp14:editId="5483C124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7569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 wp14:anchorId="5D956D13" wp14:editId="48865A6D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62496" w14:textId="77777777" w:rsidR="00F645A0" w:rsidRDefault="00F645A0" w:rsidP="00633E7A">
      <w:pPr>
        <w:spacing w:line="240" w:lineRule="auto"/>
      </w:pPr>
      <w:r>
        <w:separator/>
      </w:r>
    </w:p>
  </w:footnote>
  <w:footnote w:type="continuationSeparator" w:id="0">
    <w:p w14:paraId="62B37190" w14:textId="77777777" w:rsidR="00F645A0" w:rsidRDefault="00F645A0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1BC69BC6" w14:textId="77777777" w:rsidTr="00BC2445">
      <w:trPr>
        <w:trHeight w:val="476"/>
      </w:trPr>
      <w:tc>
        <w:tcPr>
          <w:tcW w:w="5586" w:type="dxa"/>
          <w:shd w:val="clear" w:color="auto" w:fill="auto"/>
          <w:vAlign w:val="center"/>
        </w:tcPr>
        <w:p w14:paraId="410230FF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shd w:val="clear" w:color="auto" w:fill="auto"/>
          <w:vAlign w:val="center"/>
        </w:tcPr>
        <w:p w14:paraId="0C1E7B9C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shd w:val="clear" w:color="auto" w:fill="auto"/>
          <w:vAlign w:val="center"/>
        </w:tcPr>
        <w:p w14:paraId="0878C267" w14:textId="3E17C353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A62A50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D52B0CE" w14:textId="77777777" w:rsidR="00EC0C16" w:rsidRDefault="00EC0C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1818" w14:textId="1F89120A" w:rsidR="00583873" w:rsidRDefault="00583873" w:rsidP="0058387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#118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</w:t>
    </w:r>
    <w:r>
      <w:rPr>
        <w:b/>
        <w:noProof/>
        <w:sz w:val="24"/>
      </w:rPr>
      <w:t>107</w:t>
    </w:r>
  </w:p>
  <w:p w14:paraId="47FA4D40" w14:textId="77777777" w:rsidR="00583873" w:rsidRDefault="00583873" w:rsidP="0058387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687265E4" w14:textId="77777777" w:rsidR="00583873" w:rsidRPr="000F4E43" w:rsidRDefault="00583873" w:rsidP="0058387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1994C9A9" w14:textId="77777777" w:rsidR="00F577F7" w:rsidRDefault="00F57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4C2"/>
    <w:multiLevelType w:val="hybridMultilevel"/>
    <w:tmpl w:val="9EA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36837142"/>
    <w:multiLevelType w:val="hybridMultilevel"/>
    <w:tmpl w:val="677EC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22E26"/>
    <w:multiLevelType w:val="hybridMultilevel"/>
    <w:tmpl w:val="333262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C3B71"/>
    <w:multiLevelType w:val="hybridMultilevel"/>
    <w:tmpl w:val="62DC2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0ACB"/>
    <w:multiLevelType w:val="hybridMultilevel"/>
    <w:tmpl w:val="C2AE2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B78C9"/>
    <w:multiLevelType w:val="hybridMultilevel"/>
    <w:tmpl w:val="27429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632F5125"/>
    <w:multiLevelType w:val="hybridMultilevel"/>
    <w:tmpl w:val="663C8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21" w15:restartNumberingAfterBreak="0">
    <w:nsid w:val="78C62739"/>
    <w:multiLevelType w:val="hybridMultilevel"/>
    <w:tmpl w:val="D0E806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70837285">
    <w:abstractNumId w:val="6"/>
  </w:num>
  <w:num w:numId="2" w16cid:durableId="1188759874">
    <w:abstractNumId w:val="5"/>
  </w:num>
  <w:num w:numId="3" w16cid:durableId="426853303">
    <w:abstractNumId w:val="1"/>
  </w:num>
  <w:num w:numId="4" w16cid:durableId="1008024979">
    <w:abstractNumId w:val="9"/>
  </w:num>
  <w:num w:numId="5" w16cid:durableId="1924991779">
    <w:abstractNumId w:val="12"/>
  </w:num>
  <w:num w:numId="6" w16cid:durableId="1866941608">
    <w:abstractNumId w:val="19"/>
  </w:num>
  <w:num w:numId="7" w16cid:durableId="1747342181">
    <w:abstractNumId w:val="11"/>
  </w:num>
  <w:num w:numId="8" w16cid:durableId="1334383258">
    <w:abstractNumId w:val="20"/>
  </w:num>
  <w:num w:numId="9" w16cid:durableId="1919707003">
    <w:abstractNumId w:val="17"/>
  </w:num>
  <w:num w:numId="10" w16cid:durableId="2741845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0753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230560">
    <w:abstractNumId w:val="0"/>
  </w:num>
  <w:num w:numId="13" w16cid:durableId="149102247">
    <w:abstractNumId w:val="3"/>
  </w:num>
  <w:num w:numId="14" w16cid:durableId="2128894000">
    <w:abstractNumId w:val="22"/>
  </w:num>
  <w:num w:numId="15" w16cid:durableId="1424228987">
    <w:abstractNumId w:val="7"/>
  </w:num>
  <w:num w:numId="16" w16cid:durableId="2045521093">
    <w:abstractNumId w:val="2"/>
  </w:num>
  <w:num w:numId="17" w16cid:durableId="1131287700">
    <w:abstractNumId w:val="1"/>
  </w:num>
  <w:num w:numId="18" w16cid:durableId="1547446281">
    <w:abstractNumId w:val="9"/>
  </w:num>
  <w:num w:numId="19" w16cid:durableId="1862283787">
    <w:abstractNumId w:val="1"/>
  </w:num>
  <w:num w:numId="20" w16cid:durableId="564607897">
    <w:abstractNumId w:val="1"/>
  </w:num>
  <w:num w:numId="21" w16cid:durableId="1198859008">
    <w:abstractNumId w:val="9"/>
  </w:num>
  <w:num w:numId="22" w16cid:durableId="1648049955">
    <w:abstractNumId w:val="9"/>
  </w:num>
  <w:num w:numId="23" w16cid:durableId="829373156">
    <w:abstractNumId w:val="8"/>
  </w:num>
  <w:num w:numId="24" w16cid:durableId="1938101937">
    <w:abstractNumId w:val="10"/>
  </w:num>
  <w:num w:numId="25" w16cid:durableId="284655091">
    <w:abstractNumId w:val="13"/>
  </w:num>
  <w:num w:numId="26" w16cid:durableId="1536387823">
    <w:abstractNumId w:val="4"/>
  </w:num>
  <w:num w:numId="27" w16cid:durableId="1583485011">
    <w:abstractNumId w:val="21"/>
  </w:num>
  <w:num w:numId="28" w16cid:durableId="1913611979">
    <w:abstractNumId w:val="9"/>
  </w:num>
  <w:num w:numId="29" w16cid:durableId="1087993610">
    <w:abstractNumId w:val="9"/>
  </w:num>
  <w:num w:numId="30" w16cid:durableId="74012266">
    <w:abstractNumId w:val="9"/>
  </w:num>
  <w:num w:numId="31" w16cid:durableId="348725658">
    <w:abstractNumId w:val="9"/>
  </w:num>
  <w:num w:numId="32" w16cid:durableId="118040205">
    <w:abstractNumId w:val="9"/>
  </w:num>
  <w:num w:numId="33" w16cid:durableId="124083510">
    <w:abstractNumId w:val="16"/>
  </w:num>
  <w:num w:numId="34" w16cid:durableId="1360663818">
    <w:abstractNumId w:val="18"/>
  </w:num>
  <w:num w:numId="35" w16cid:durableId="308174886">
    <w:abstractNumId w:val="14"/>
  </w:num>
  <w:num w:numId="36" w16cid:durableId="62928383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၀ျွ"/>
    <w:docVar w:name="CheckSum" w:val="၁၂၃၆!၂၆ွ၃!၂၆ွ၃"/>
    <w:docVar w:name="CLIName" w:val="ၢၻၐၹၮႀႀၶၳၶၲၱ!ၢၻၐၹၮႀႀၶၳၶၲၱ!ၢၻၐၹၮႀႀၶၳၶၲၱ"/>
    <w:docVar w:name="DateTime" w:val="ှွြဿ၄ြဿွဿွိိှ၂၇၀၁ိဵၔၚၡးှ၇ွံ!ှှြဿ၁ြဿွဿ၀ိိှ၁၇၂၄ိဵၔၚၡးှ၇ွံ!ှှြဿ၁ြဿွဿ၀ိိှ၁၇၂၄ိဵၔၚၡးှ၇ွံ"/>
    <w:docVar w:name="DoneBy" w:val="ၠၡၩၴႂၶၱၼိၮၯၮႁၲ!ၨၢၻၐၹၮႀႀၶၳၶၲၱၪိ။ိ၎ၖၝိၵၮၻၱၼႃၲၿ!ၨၢၻၐၹၮႀႀၶၳၶၲၱၪိ။ိ၎ၖၝိၵၮၻၱၼႃၲၿ"/>
    <w:docVar w:name="IPAddress" w:val="ၚၟၐၐၤၙွှ၆၀!ၚၟၐၐၤၙွွွ၄ှ!ၚၟၐၐၤၙွွွ၄ှ"/>
    <w:docVar w:name="Random" w:val="13"/>
  </w:docVars>
  <w:rsids>
    <w:rsidRoot w:val="00C2663C"/>
    <w:rsid w:val="00000228"/>
    <w:rsid w:val="00000A48"/>
    <w:rsid w:val="0000173A"/>
    <w:rsid w:val="000019A3"/>
    <w:rsid w:val="0000340E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54E3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5CC1"/>
    <w:rsid w:val="0004740E"/>
    <w:rsid w:val="00050E40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3E11"/>
    <w:rsid w:val="00086637"/>
    <w:rsid w:val="000868B8"/>
    <w:rsid w:val="00090237"/>
    <w:rsid w:val="000902E2"/>
    <w:rsid w:val="00090CBA"/>
    <w:rsid w:val="0009196A"/>
    <w:rsid w:val="00093067"/>
    <w:rsid w:val="00093162"/>
    <w:rsid w:val="0009333E"/>
    <w:rsid w:val="00095D58"/>
    <w:rsid w:val="00097807"/>
    <w:rsid w:val="000A05FD"/>
    <w:rsid w:val="000A1D29"/>
    <w:rsid w:val="000A4CDA"/>
    <w:rsid w:val="000A71F8"/>
    <w:rsid w:val="000B27C5"/>
    <w:rsid w:val="000B4304"/>
    <w:rsid w:val="000B681D"/>
    <w:rsid w:val="000C24DF"/>
    <w:rsid w:val="000C3EF0"/>
    <w:rsid w:val="000C5074"/>
    <w:rsid w:val="000C6EE4"/>
    <w:rsid w:val="000D14B1"/>
    <w:rsid w:val="000D311A"/>
    <w:rsid w:val="000D512D"/>
    <w:rsid w:val="000D655C"/>
    <w:rsid w:val="000E2983"/>
    <w:rsid w:val="000E4A6E"/>
    <w:rsid w:val="000E4F0E"/>
    <w:rsid w:val="000E5B2A"/>
    <w:rsid w:val="000E6849"/>
    <w:rsid w:val="000E68A7"/>
    <w:rsid w:val="000E7747"/>
    <w:rsid w:val="000E78D8"/>
    <w:rsid w:val="000F0787"/>
    <w:rsid w:val="000F154E"/>
    <w:rsid w:val="000F18FC"/>
    <w:rsid w:val="000F3CE3"/>
    <w:rsid w:val="000F430B"/>
    <w:rsid w:val="000F47C4"/>
    <w:rsid w:val="000F4944"/>
    <w:rsid w:val="000F5137"/>
    <w:rsid w:val="00100DA6"/>
    <w:rsid w:val="00102DBD"/>
    <w:rsid w:val="0010567E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22279"/>
    <w:rsid w:val="00122B13"/>
    <w:rsid w:val="00130A5F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5B5D"/>
    <w:rsid w:val="00147A8F"/>
    <w:rsid w:val="0015168C"/>
    <w:rsid w:val="00152123"/>
    <w:rsid w:val="0015383A"/>
    <w:rsid w:val="00154DCD"/>
    <w:rsid w:val="00155EC7"/>
    <w:rsid w:val="00156EF0"/>
    <w:rsid w:val="00162DD5"/>
    <w:rsid w:val="00164BE8"/>
    <w:rsid w:val="001651F4"/>
    <w:rsid w:val="00166E5C"/>
    <w:rsid w:val="001675A3"/>
    <w:rsid w:val="001705FA"/>
    <w:rsid w:val="00172D8D"/>
    <w:rsid w:val="0017755F"/>
    <w:rsid w:val="001806DB"/>
    <w:rsid w:val="001851AF"/>
    <w:rsid w:val="00190FAF"/>
    <w:rsid w:val="00191C61"/>
    <w:rsid w:val="00193F6D"/>
    <w:rsid w:val="0019704D"/>
    <w:rsid w:val="00197628"/>
    <w:rsid w:val="001A05E0"/>
    <w:rsid w:val="001A188D"/>
    <w:rsid w:val="001B0A86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E5833"/>
    <w:rsid w:val="001F0082"/>
    <w:rsid w:val="001F6613"/>
    <w:rsid w:val="001F74F7"/>
    <w:rsid w:val="002005EF"/>
    <w:rsid w:val="00200A0D"/>
    <w:rsid w:val="0020145E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1FA1"/>
    <w:rsid w:val="002324FF"/>
    <w:rsid w:val="00240702"/>
    <w:rsid w:val="00245BEC"/>
    <w:rsid w:val="00250596"/>
    <w:rsid w:val="00251D5B"/>
    <w:rsid w:val="00255097"/>
    <w:rsid w:val="00255838"/>
    <w:rsid w:val="00256106"/>
    <w:rsid w:val="0025791D"/>
    <w:rsid w:val="00257A72"/>
    <w:rsid w:val="00257B8E"/>
    <w:rsid w:val="00257DB1"/>
    <w:rsid w:val="00261FC9"/>
    <w:rsid w:val="00262B13"/>
    <w:rsid w:val="00262CAB"/>
    <w:rsid w:val="002632BD"/>
    <w:rsid w:val="0026379D"/>
    <w:rsid w:val="00265D3F"/>
    <w:rsid w:val="002664C9"/>
    <w:rsid w:val="002704AA"/>
    <w:rsid w:val="00271392"/>
    <w:rsid w:val="00274056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961C3"/>
    <w:rsid w:val="002A10EA"/>
    <w:rsid w:val="002A227C"/>
    <w:rsid w:val="002A4BF1"/>
    <w:rsid w:val="002A751D"/>
    <w:rsid w:val="002B1B6D"/>
    <w:rsid w:val="002B3928"/>
    <w:rsid w:val="002C0CA5"/>
    <w:rsid w:val="002C5831"/>
    <w:rsid w:val="002D2E98"/>
    <w:rsid w:val="002D3F7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2D26"/>
    <w:rsid w:val="002F42A3"/>
    <w:rsid w:val="002F4C0D"/>
    <w:rsid w:val="002F53B7"/>
    <w:rsid w:val="002F608F"/>
    <w:rsid w:val="002F7F67"/>
    <w:rsid w:val="0030110D"/>
    <w:rsid w:val="00301499"/>
    <w:rsid w:val="00303178"/>
    <w:rsid w:val="00303C01"/>
    <w:rsid w:val="003046F0"/>
    <w:rsid w:val="003071B1"/>
    <w:rsid w:val="00307AA6"/>
    <w:rsid w:val="003109DC"/>
    <w:rsid w:val="00312130"/>
    <w:rsid w:val="003123A7"/>
    <w:rsid w:val="003135B3"/>
    <w:rsid w:val="00314C80"/>
    <w:rsid w:val="00314DB8"/>
    <w:rsid w:val="00315AF5"/>
    <w:rsid w:val="00316139"/>
    <w:rsid w:val="0031695C"/>
    <w:rsid w:val="00320150"/>
    <w:rsid w:val="0032086E"/>
    <w:rsid w:val="00323722"/>
    <w:rsid w:val="00324BB6"/>
    <w:rsid w:val="00326B45"/>
    <w:rsid w:val="0033111E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2197"/>
    <w:rsid w:val="00357684"/>
    <w:rsid w:val="003579E4"/>
    <w:rsid w:val="00361623"/>
    <w:rsid w:val="003629AE"/>
    <w:rsid w:val="00364E1B"/>
    <w:rsid w:val="0036532D"/>
    <w:rsid w:val="0036546C"/>
    <w:rsid w:val="003659B7"/>
    <w:rsid w:val="00365C68"/>
    <w:rsid w:val="003679E3"/>
    <w:rsid w:val="0037057C"/>
    <w:rsid w:val="00372215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1B05"/>
    <w:rsid w:val="003823A8"/>
    <w:rsid w:val="003829E0"/>
    <w:rsid w:val="00382DF1"/>
    <w:rsid w:val="00383482"/>
    <w:rsid w:val="003850FC"/>
    <w:rsid w:val="00385731"/>
    <w:rsid w:val="00390B07"/>
    <w:rsid w:val="00391D31"/>
    <w:rsid w:val="00393277"/>
    <w:rsid w:val="0039515F"/>
    <w:rsid w:val="00395B0D"/>
    <w:rsid w:val="003A3AA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5608"/>
    <w:rsid w:val="003C596D"/>
    <w:rsid w:val="003C5D46"/>
    <w:rsid w:val="003D195B"/>
    <w:rsid w:val="003D3FDC"/>
    <w:rsid w:val="003D530F"/>
    <w:rsid w:val="003D7728"/>
    <w:rsid w:val="003E0007"/>
    <w:rsid w:val="003E06B4"/>
    <w:rsid w:val="003E1A38"/>
    <w:rsid w:val="003E3607"/>
    <w:rsid w:val="003E643F"/>
    <w:rsid w:val="003E6CDD"/>
    <w:rsid w:val="003F017E"/>
    <w:rsid w:val="003F0637"/>
    <w:rsid w:val="003F4499"/>
    <w:rsid w:val="00401783"/>
    <w:rsid w:val="004020DF"/>
    <w:rsid w:val="00402340"/>
    <w:rsid w:val="00402392"/>
    <w:rsid w:val="004039FC"/>
    <w:rsid w:val="004045B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6ED1"/>
    <w:rsid w:val="00437D41"/>
    <w:rsid w:val="004403BA"/>
    <w:rsid w:val="004413A1"/>
    <w:rsid w:val="004425A4"/>
    <w:rsid w:val="004428D4"/>
    <w:rsid w:val="004450C3"/>
    <w:rsid w:val="004457F9"/>
    <w:rsid w:val="004505A8"/>
    <w:rsid w:val="004522D7"/>
    <w:rsid w:val="00460DA9"/>
    <w:rsid w:val="00461AE2"/>
    <w:rsid w:val="00461E73"/>
    <w:rsid w:val="00463AFA"/>
    <w:rsid w:val="00465117"/>
    <w:rsid w:val="004668FD"/>
    <w:rsid w:val="004673B5"/>
    <w:rsid w:val="00467460"/>
    <w:rsid w:val="00470863"/>
    <w:rsid w:val="00471078"/>
    <w:rsid w:val="00475033"/>
    <w:rsid w:val="00475757"/>
    <w:rsid w:val="00476C5C"/>
    <w:rsid w:val="0048042C"/>
    <w:rsid w:val="0048075C"/>
    <w:rsid w:val="00481155"/>
    <w:rsid w:val="004811A7"/>
    <w:rsid w:val="004845CC"/>
    <w:rsid w:val="00484FC7"/>
    <w:rsid w:val="00487AE8"/>
    <w:rsid w:val="00491B04"/>
    <w:rsid w:val="00491F49"/>
    <w:rsid w:val="00493B36"/>
    <w:rsid w:val="004969D8"/>
    <w:rsid w:val="004A0C23"/>
    <w:rsid w:val="004A1F8B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5AEB"/>
    <w:rsid w:val="004B64C9"/>
    <w:rsid w:val="004B6D88"/>
    <w:rsid w:val="004C0CF5"/>
    <w:rsid w:val="004C20F4"/>
    <w:rsid w:val="004C2614"/>
    <w:rsid w:val="004C5F52"/>
    <w:rsid w:val="004C7D8C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33CD"/>
    <w:rsid w:val="00514FD7"/>
    <w:rsid w:val="005167F6"/>
    <w:rsid w:val="00517E8F"/>
    <w:rsid w:val="00520F1D"/>
    <w:rsid w:val="005251C9"/>
    <w:rsid w:val="005267B8"/>
    <w:rsid w:val="00526FC4"/>
    <w:rsid w:val="005311F3"/>
    <w:rsid w:val="00531EEF"/>
    <w:rsid w:val="0053282A"/>
    <w:rsid w:val="00532F57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3B23"/>
    <w:rsid w:val="005643F0"/>
    <w:rsid w:val="00567E83"/>
    <w:rsid w:val="00570E3A"/>
    <w:rsid w:val="00572212"/>
    <w:rsid w:val="0057319D"/>
    <w:rsid w:val="0057441B"/>
    <w:rsid w:val="005752A0"/>
    <w:rsid w:val="0058092D"/>
    <w:rsid w:val="00583873"/>
    <w:rsid w:val="00585BEA"/>
    <w:rsid w:val="00586076"/>
    <w:rsid w:val="00586248"/>
    <w:rsid w:val="005901F3"/>
    <w:rsid w:val="00590FE2"/>
    <w:rsid w:val="00591ED5"/>
    <w:rsid w:val="00591F85"/>
    <w:rsid w:val="005923BF"/>
    <w:rsid w:val="005932C2"/>
    <w:rsid w:val="00593340"/>
    <w:rsid w:val="0059352D"/>
    <w:rsid w:val="0059489B"/>
    <w:rsid w:val="00595282"/>
    <w:rsid w:val="00595C48"/>
    <w:rsid w:val="00595D08"/>
    <w:rsid w:val="0059681B"/>
    <w:rsid w:val="00596E4A"/>
    <w:rsid w:val="005977B3"/>
    <w:rsid w:val="00597F10"/>
    <w:rsid w:val="005A0A63"/>
    <w:rsid w:val="005A2641"/>
    <w:rsid w:val="005A444A"/>
    <w:rsid w:val="005A4BDE"/>
    <w:rsid w:val="005A614F"/>
    <w:rsid w:val="005A62AE"/>
    <w:rsid w:val="005A697A"/>
    <w:rsid w:val="005A6C59"/>
    <w:rsid w:val="005A701C"/>
    <w:rsid w:val="005B2F5C"/>
    <w:rsid w:val="005B63F7"/>
    <w:rsid w:val="005B6791"/>
    <w:rsid w:val="005C69A9"/>
    <w:rsid w:val="005C6A78"/>
    <w:rsid w:val="005D01AA"/>
    <w:rsid w:val="005D08A0"/>
    <w:rsid w:val="005D0E81"/>
    <w:rsid w:val="005D1213"/>
    <w:rsid w:val="005D3D37"/>
    <w:rsid w:val="005D5171"/>
    <w:rsid w:val="005D6C44"/>
    <w:rsid w:val="005E238C"/>
    <w:rsid w:val="005E2D6E"/>
    <w:rsid w:val="005E3F9E"/>
    <w:rsid w:val="005E691B"/>
    <w:rsid w:val="005E7A80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3EE0"/>
    <w:rsid w:val="0062507F"/>
    <w:rsid w:val="00625713"/>
    <w:rsid w:val="00630A7F"/>
    <w:rsid w:val="00633E7A"/>
    <w:rsid w:val="00636808"/>
    <w:rsid w:val="006414EB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3A2A"/>
    <w:rsid w:val="00653EBF"/>
    <w:rsid w:val="00656EB9"/>
    <w:rsid w:val="0065716C"/>
    <w:rsid w:val="00661704"/>
    <w:rsid w:val="00661B8D"/>
    <w:rsid w:val="006624CC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C04ED"/>
    <w:rsid w:val="006C06DA"/>
    <w:rsid w:val="006C0AC2"/>
    <w:rsid w:val="006C0EAE"/>
    <w:rsid w:val="006C1553"/>
    <w:rsid w:val="006C2424"/>
    <w:rsid w:val="006C360B"/>
    <w:rsid w:val="006C44BA"/>
    <w:rsid w:val="006C4877"/>
    <w:rsid w:val="006C5D2F"/>
    <w:rsid w:val="006C5F56"/>
    <w:rsid w:val="006C6D21"/>
    <w:rsid w:val="006C6DA6"/>
    <w:rsid w:val="006C73BD"/>
    <w:rsid w:val="006D006F"/>
    <w:rsid w:val="006D10AF"/>
    <w:rsid w:val="006D3528"/>
    <w:rsid w:val="006D79CD"/>
    <w:rsid w:val="006E270A"/>
    <w:rsid w:val="006E271D"/>
    <w:rsid w:val="006E3F7A"/>
    <w:rsid w:val="006E42A8"/>
    <w:rsid w:val="006E4C11"/>
    <w:rsid w:val="006E6C40"/>
    <w:rsid w:val="006F1332"/>
    <w:rsid w:val="006F368D"/>
    <w:rsid w:val="006F415B"/>
    <w:rsid w:val="006F4758"/>
    <w:rsid w:val="006F7E59"/>
    <w:rsid w:val="007013E6"/>
    <w:rsid w:val="00702FE9"/>
    <w:rsid w:val="007048F8"/>
    <w:rsid w:val="00705528"/>
    <w:rsid w:val="00705560"/>
    <w:rsid w:val="00707661"/>
    <w:rsid w:val="00707D2B"/>
    <w:rsid w:val="0071496A"/>
    <w:rsid w:val="00715828"/>
    <w:rsid w:val="00715C81"/>
    <w:rsid w:val="007163D8"/>
    <w:rsid w:val="00716906"/>
    <w:rsid w:val="00717033"/>
    <w:rsid w:val="0072035F"/>
    <w:rsid w:val="00723D83"/>
    <w:rsid w:val="007263A2"/>
    <w:rsid w:val="00727505"/>
    <w:rsid w:val="00727B33"/>
    <w:rsid w:val="0073056A"/>
    <w:rsid w:val="00731275"/>
    <w:rsid w:val="007331AA"/>
    <w:rsid w:val="00734151"/>
    <w:rsid w:val="00735043"/>
    <w:rsid w:val="00737F38"/>
    <w:rsid w:val="00740E1C"/>
    <w:rsid w:val="007412C2"/>
    <w:rsid w:val="007428F8"/>
    <w:rsid w:val="00746668"/>
    <w:rsid w:val="00746737"/>
    <w:rsid w:val="00747ED5"/>
    <w:rsid w:val="0075143F"/>
    <w:rsid w:val="00751917"/>
    <w:rsid w:val="00751BA7"/>
    <w:rsid w:val="00760AB4"/>
    <w:rsid w:val="00760AB9"/>
    <w:rsid w:val="00760FF6"/>
    <w:rsid w:val="0076162F"/>
    <w:rsid w:val="007643E2"/>
    <w:rsid w:val="00764A52"/>
    <w:rsid w:val="00766C62"/>
    <w:rsid w:val="00770EE7"/>
    <w:rsid w:val="00775C36"/>
    <w:rsid w:val="00775FA4"/>
    <w:rsid w:val="00776B2E"/>
    <w:rsid w:val="00776D0F"/>
    <w:rsid w:val="00776E1D"/>
    <w:rsid w:val="007771F5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03F8"/>
    <w:rsid w:val="007B3601"/>
    <w:rsid w:val="007B4F69"/>
    <w:rsid w:val="007B6190"/>
    <w:rsid w:val="007B67C6"/>
    <w:rsid w:val="007B68A3"/>
    <w:rsid w:val="007C0163"/>
    <w:rsid w:val="007C03BE"/>
    <w:rsid w:val="007C1B44"/>
    <w:rsid w:val="007C33FE"/>
    <w:rsid w:val="007C44C2"/>
    <w:rsid w:val="007C5A09"/>
    <w:rsid w:val="007C6C8A"/>
    <w:rsid w:val="007C7D21"/>
    <w:rsid w:val="007D2081"/>
    <w:rsid w:val="007D2E42"/>
    <w:rsid w:val="007D3AC0"/>
    <w:rsid w:val="007D4593"/>
    <w:rsid w:val="007D4E03"/>
    <w:rsid w:val="007E3D68"/>
    <w:rsid w:val="007E41DD"/>
    <w:rsid w:val="007E503C"/>
    <w:rsid w:val="007F1CEC"/>
    <w:rsid w:val="007F2F6F"/>
    <w:rsid w:val="007F4A04"/>
    <w:rsid w:val="007F4B51"/>
    <w:rsid w:val="007F4F47"/>
    <w:rsid w:val="00800980"/>
    <w:rsid w:val="0080103F"/>
    <w:rsid w:val="00801264"/>
    <w:rsid w:val="00803E7D"/>
    <w:rsid w:val="008044D7"/>
    <w:rsid w:val="00804C36"/>
    <w:rsid w:val="00805308"/>
    <w:rsid w:val="00806961"/>
    <w:rsid w:val="00810BAE"/>
    <w:rsid w:val="00810D1B"/>
    <w:rsid w:val="008114AA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00E3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68C1"/>
    <w:rsid w:val="00846ABE"/>
    <w:rsid w:val="00850113"/>
    <w:rsid w:val="008501F1"/>
    <w:rsid w:val="00851502"/>
    <w:rsid w:val="00852171"/>
    <w:rsid w:val="008529CD"/>
    <w:rsid w:val="00855F86"/>
    <w:rsid w:val="00861A0A"/>
    <w:rsid w:val="00870993"/>
    <w:rsid w:val="00874F68"/>
    <w:rsid w:val="00876B4C"/>
    <w:rsid w:val="00876C9E"/>
    <w:rsid w:val="00876F9B"/>
    <w:rsid w:val="008774D8"/>
    <w:rsid w:val="00880F21"/>
    <w:rsid w:val="00882F1B"/>
    <w:rsid w:val="008833FF"/>
    <w:rsid w:val="008867C8"/>
    <w:rsid w:val="008868D5"/>
    <w:rsid w:val="00887759"/>
    <w:rsid w:val="00890BFF"/>
    <w:rsid w:val="00890F88"/>
    <w:rsid w:val="008910CE"/>
    <w:rsid w:val="00892895"/>
    <w:rsid w:val="008942E5"/>
    <w:rsid w:val="00894AFE"/>
    <w:rsid w:val="00894F41"/>
    <w:rsid w:val="0089559D"/>
    <w:rsid w:val="008968CB"/>
    <w:rsid w:val="008A0157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D20"/>
    <w:rsid w:val="008D3032"/>
    <w:rsid w:val="008D31C7"/>
    <w:rsid w:val="008D3663"/>
    <w:rsid w:val="008D4811"/>
    <w:rsid w:val="008D5FF8"/>
    <w:rsid w:val="008E41B5"/>
    <w:rsid w:val="008E59CD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EEF"/>
    <w:rsid w:val="00914FB7"/>
    <w:rsid w:val="009163F1"/>
    <w:rsid w:val="00920564"/>
    <w:rsid w:val="009216F0"/>
    <w:rsid w:val="0092182A"/>
    <w:rsid w:val="009218FE"/>
    <w:rsid w:val="009222AC"/>
    <w:rsid w:val="009239DA"/>
    <w:rsid w:val="00931A00"/>
    <w:rsid w:val="009324B1"/>
    <w:rsid w:val="00933F82"/>
    <w:rsid w:val="00935CCE"/>
    <w:rsid w:val="00936C5C"/>
    <w:rsid w:val="00937977"/>
    <w:rsid w:val="0094013B"/>
    <w:rsid w:val="009412AA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30C4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6CF7"/>
    <w:rsid w:val="00997B2E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650A"/>
    <w:rsid w:val="009F7C0C"/>
    <w:rsid w:val="00A008A5"/>
    <w:rsid w:val="00A0137D"/>
    <w:rsid w:val="00A02A76"/>
    <w:rsid w:val="00A02AEB"/>
    <w:rsid w:val="00A02DFB"/>
    <w:rsid w:val="00A0711A"/>
    <w:rsid w:val="00A07E6B"/>
    <w:rsid w:val="00A14228"/>
    <w:rsid w:val="00A15EEA"/>
    <w:rsid w:val="00A17B9F"/>
    <w:rsid w:val="00A20804"/>
    <w:rsid w:val="00A20BB6"/>
    <w:rsid w:val="00A2244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579F9"/>
    <w:rsid w:val="00A60031"/>
    <w:rsid w:val="00A62A50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5260"/>
    <w:rsid w:val="00A86106"/>
    <w:rsid w:val="00A86B78"/>
    <w:rsid w:val="00A8720B"/>
    <w:rsid w:val="00A876E0"/>
    <w:rsid w:val="00A91136"/>
    <w:rsid w:val="00A937B5"/>
    <w:rsid w:val="00A945BF"/>
    <w:rsid w:val="00A9636B"/>
    <w:rsid w:val="00AA393A"/>
    <w:rsid w:val="00AA3C09"/>
    <w:rsid w:val="00AA44E2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39FC"/>
    <w:rsid w:val="00AC6DFD"/>
    <w:rsid w:val="00AD07D3"/>
    <w:rsid w:val="00AD1C03"/>
    <w:rsid w:val="00AD26BF"/>
    <w:rsid w:val="00AD2D92"/>
    <w:rsid w:val="00AD5538"/>
    <w:rsid w:val="00AD6224"/>
    <w:rsid w:val="00AD75D1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6CC"/>
    <w:rsid w:val="00B067BA"/>
    <w:rsid w:val="00B0744B"/>
    <w:rsid w:val="00B101AF"/>
    <w:rsid w:val="00B10334"/>
    <w:rsid w:val="00B10F09"/>
    <w:rsid w:val="00B118FC"/>
    <w:rsid w:val="00B12D6E"/>
    <w:rsid w:val="00B213E0"/>
    <w:rsid w:val="00B23316"/>
    <w:rsid w:val="00B24D59"/>
    <w:rsid w:val="00B26D4D"/>
    <w:rsid w:val="00B30E6E"/>
    <w:rsid w:val="00B310E2"/>
    <w:rsid w:val="00B3123D"/>
    <w:rsid w:val="00B320F4"/>
    <w:rsid w:val="00B3474D"/>
    <w:rsid w:val="00B40968"/>
    <w:rsid w:val="00B40BB8"/>
    <w:rsid w:val="00B41258"/>
    <w:rsid w:val="00B41EC5"/>
    <w:rsid w:val="00B41FFE"/>
    <w:rsid w:val="00B433EA"/>
    <w:rsid w:val="00B45966"/>
    <w:rsid w:val="00B45DF5"/>
    <w:rsid w:val="00B45F22"/>
    <w:rsid w:val="00B461B6"/>
    <w:rsid w:val="00B46504"/>
    <w:rsid w:val="00B474A9"/>
    <w:rsid w:val="00B512E0"/>
    <w:rsid w:val="00B52B0D"/>
    <w:rsid w:val="00B5307F"/>
    <w:rsid w:val="00B53E26"/>
    <w:rsid w:val="00B5579C"/>
    <w:rsid w:val="00B55D02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E28"/>
    <w:rsid w:val="00B77F68"/>
    <w:rsid w:val="00B824F4"/>
    <w:rsid w:val="00B82EBD"/>
    <w:rsid w:val="00B835C1"/>
    <w:rsid w:val="00B904D9"/>
    <w:rsid w:val="00B91DCB"/>
    <w:rsid w:val="00B92F1D"/>
    <w:rsid w:val="00B94CAC"/>
    <w:rsid w:val="00B970CD"/>
    <w:rsid w:val="00B977B9"/>
    <w:rsid w:val="00B97B77"/>
    <w:rsid w:val="00BA4675"/>
    <w:rsid w:val="00BA4B70"/>
    <w:rsid w:val="00BA4CFB"/>
    <w:rsid w:val="00BA4D3D"/>
    <w:rsid w:val="00BA5997"/>
    <w:rsid w:val="00BA66FC"/>
    <w:rsid w:val="00BA6AA2"/>
    <w:rsid w:val="00BA7239"/>
    <w:rsid w:val="00BB098D"/>
    <w:rsid w:val="00BB163D"/>
    <w:rsid w:val="00BB187E"/>
    <w:rsid w:val="00BB28B9"/>
    <w:rsid w:val="00BB6056"/>
    <w:rsid w:val="00BB60C9"/>
    <w:rsid w:val="00BB7C20"/>
    <w:rsid w:val="00BC0669"/>
    <w:rsid w:val="00BC1860"/>
    <w:rsid w:val="00BC2445"/>
    <w:rsid w:val="00BC3511"/>
    <w:rsid w:val="00BC3A23"/>
    <w:rsid w:val="00BC5CA3"/>
    <w:rsid w:val="00BC63EB"/>
    <w:rsid w:val="00BC6FD3"/>
    <w:rsid w:val="00BD18CD"/>
    <w:rsid w:val="00BD736C"/>
    <w:rsid w:val="00BE208C"/>
    <w:rsid w:val="00BE4C58"/>
    <w:rsid w:val="00BE5EA4"/>
    <w:rsid w:val="00BE73B7"/>
    <w:rsid w:val="00BE7BB7"/>
    <w:rsid w:val="00BF59A5"/>
    <w:rsid w:val="00BF5AB2"/>
    <w:rsid w:val="00BF5F1A"/>
    <w:rsid w:val="00C01197"/>
    <w:rsid w:val="00C0279A"/>
    <w:rsid w:val="00C02844"/>
    <w:rsid w:val="00C04760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3FC0"/>
    <w:rsid w:val="00C33FD8"/>
    <w:rsid w:val="00C35744"/>
    <w:rsid w:val="00C35CCA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92668"/>
    <w:rsid w:val="00C93427"/>
    <w:rsid w:val="00C93545"/>
    <w:rsid w:val="00C94136"/>
    <w:rsid w:val="00C973FB"/>
    <w:rsid w:val="00CA0F6D"/>
    <w:rsid w:val="00CA6032"/>
    <w:rsid w:val="00CA79E4"/>
    <w:rsid w:val="00CA7B7F"/>
    <w:rsid w:val="00CB303C"/>
    <w:rsid w:val="00CB7690"/>
    <w:rsid w:val="00CC0D66"/>
    <w:rsid w:val="00CC3DE0"/>
    <w:rsid w:val="00CC564D"/>
    <w:rsid w:val="00CC57A9"/>
    <w:rsid w:val="00CC5826"/>
    <w:rsid w:val="00CD081E"/>
    <w:rsid w:val="00CD2B03"/>
    <w:rsid w:val="00CD591D"/>
    <w:rsid w:val="00CD5D2D"/>
    <w:rsid w:val="00CD7334"/>
    <w:rsid w:val="00CE014C"/>
    <w:rsid w:val="00CE02D9"/>
    <w:rsid w:val="00CE14B5"/>
    <w:rsid w:val="00CE1A08"/>
    <w:rsid w:val="00CE2774"/>
    <w:rsid w:val="00CE5352"/>
    <w:rsid w:val="00CE594C"/>
    <w:rsid w:val="00CF074A"/>
    <w:rsid w:val="00CF0CE9"/>
    <w:rsid w:val="00CF1927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59B"/>
    <w:rsid w:val="00D86E62"/>
    <w:rsid w:val="00D87AEF"/>
    <w:rsid w:val="00D87EC9"/>
    <w:rsid w:val="00D90B2D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22BE"/>
    <w:rsid w:val="00DC4A46"/>
    <w:rsid w:val="00DC59B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D0"/>
    <w:rsid w:val="00DE2FDD"/>
    <w:rsid w:val="00DE3A99"/>
    <w:rsid w:val="00DE4D60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DDA"/>
    <w:rsid w:val="00E178D5"/>
    <w:rsid w:val="00E23145"/>
    <w:rsid w:val="00E2689F"/>
    <w:rsid w:val="00E27AC4"/>
    <w:rsid w:val="00E302C0"/>
    <w:rsid w:val="00E311A3"/>
    <w:rsid w:val="00E33FE6"/>
    <w:rsid w:val="00E35FF2"/>
    <w:rsid w:val="00E43510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9E8"/>
    <w:rsid w:val="00E70AF2"/>
    <w:rsid w:val="00E744C8"/>
    <w:rsid w:val="00E80920"/>
    <w:rsid w:val="00E81A21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25B3"/>
    <w:rsid w:val="00EA2704"/>
    <w:rsid w:val="00EA391C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871"/>
    <w:rsid w:val="00ED7B7E"/>
    <w:rsid w:val="00EE0032"/>
    <w:rsid w:val="00EE116C"/>
    <w:rsid w:val="00EE5EF0"/>
    <w:rsid w:val="00EF03F3"/>
    <w:rsid w:val="00EF204B"/>
    <w:rsid w:val="00EF3E6F"/>
    <w:rsid w:val="00EF40F7"/>
    <w:rsid w:val="00EF4E64"/>
    <w:rsid w:val="00EF4FBA"/>
    <w:rsid w:val="00F00C8D"/>
    <w:rsid w:val="00F00CB1"/>
    <w:rsid w:val="00F00CF4"/>
    <w:rsid w:val="00F065CE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27484"/>
    <w:rsid w:val="00F30487"/>
    <w:rsid w:val="00F30AAB"/>
    <w:rsid w:val="00F33699"/>
    <w:rsid w:val="00F33E85"/>
    <w:rsid w:val="00F33FBC"/>
    <w:rsid w:val="00F3498C"/>
    <w:rsid w:val="00F40112"/>
    <w:rsid w:val="00F40797"/>
    <w:rsid w:val="00F42223"/>
    <w:rsid w:val="00F42BEB"/>
    <w:rsid w:val="00F43E0A"/>
    <w:rsid w:val="00F444BC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7F7"/>
    <w:rsid w:val="00F57C76"/>
    <w:rsid w:val="00F61EC1"/>
    <w:rsid w:val="00F645A0"/>
    <w:rsid w:val="00F64790"/>
    <w:rsid w:val="00F66613"/>
    <w:rsid w:val="00F667F9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3EB5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2248"/>
    <w:rsid w:val="00FC29DC"/>
    <w:rsid w:val="00FC321A"/>
    <w:rsid w:val="00FC32D0"/>
    <w:rsid w:val="00FC3CD2"/>
    <w:rsid w:val="00FC3F83"/>
    <w:rsid w:val="00FC5104"/>
    <w:rsid w:val="00FC5819"/>
    <w:rsid w:val="00FC61D0"/>
    <w:rsid w:val="00FC67C6"/>
    <w:rsid w:val="00FD3241"/>
    <w:rsid w:val="00FD36F0"/>
    <w:rsid w:val="00FD3B04"/>
    <w:rsid w:val="00FD64F4"/>
    <w:rsid w:val="00FD667F"/>
    <w:rsid w:val="00FD6891"/>
    <w:rsid w:val="00FD78B2"/>
    <w:rsid w:val="00FE20BF"/>
    <w:rsid w:val="00FE6A19"/>
    <w:rsid w:val="00FF2CD4"/>
    <w:rsid w:val="00FF35AA"/>
    <w:rsid w:val="00FF54C7"/>
    <w:rsid w:val="00FF5793"/>
    <w:rsid w:val="00FF5BB3"/>
    <w:rsid w:val="00FF6AE4"/>
    <w:rsid w:val="00FF6D89"/>
    <w:rsid w:val="00FF6E96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DC5DA0"/>
  <w15:docId w15:val="{404D8E41-9AD1-43B5-B459-29235227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uiPriority w:val="99"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styleId="Revision">
    <w:name w:val="Revision"/>
    <w:hidden/>
    <w:uiPriority w:val="99"/>
    <w:semiHidden/>
    <w:rsid w:val="00102DBD"/>
    <w:rPr>
      <w:color w:val="575757"/>
      <w:lang w:eastAsia="fr-FR"/>
    </w:rPr>
  </w:style>
  <w:style w:type="paragraph" w:customStyle="1" w:styleId="CRCoverPage">
    <w:name w:val="CR Cover Page"/>
    <w:rsid w:val="00583873"/>
    <w:pPr>
      <w:spacing w:after="1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nis.praca@thalesgroup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EAFDB-60A6-46D1-8764-A9679E56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12-02-10-DOT-SIMalliance Template Minute v2.dotx</Template>
  <TotalTime>4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1926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subject/>
  <dc:creator>Giulio FOLLERO</dc:creator>
  <cp:keywords/>
  <dc:description/>
  <cp:lastModifiedBy>R5-237962</cp:lastModifiedBy>
  <cp:revision>2</cp:revision>
  <cp:lastPrinted>2015-10-14T13:36:00Z</cp:lastPrinted>
  <dcterms:created xsi:type="dcterms:W3CDTF">2024-02-26T14:13:00Z</dcterms:created>
  <dcterms:modified xsi:type="dcterms:W3CDTF">2024-02-26T14:13:00Z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  <property fmtid="{D5CDD505-2E9C-101B-9397-08002B2CF9AE}" pid="3" name="MSIP_Label_cf8c7287-838c-46dd-b281-b1140229e67a_Enabled">
    <vt:lpwstr>true</vt:lpwstr>
  </property>
  <property fmtid="{D5CDD505-2E9C-101B-9397-08002B2CF9AE}" pid="4" name="MSIP_Label_cf8c7287-838c-46dd-b281-b1140229e67a_SetDate">
    <vt:lpwstr>2023-11-24T12:23:13Z</vt:lpwstr>
  </property>
  <property fmtid="{D5CDD505-2E9C-101B-9397-08002B2CF9AE}" pid="5" name="MSIP_Label_cf8c7287-838c-46dd-b281-b1140229e67a_Method">
    <vt:lpwstr>Privileged</vt:lpwstr>
  </property>
  <property fmtid="{D5CDD505-2E9C-101B-9397-08002B2CF9AE}" pid="6" name="MSIP_Label_cf8c7287-838c-46dd-b281-b1140229e67a_Name">
    <vt:lpwstr>cf8c7287-838c-46dd-b281-b1140229e67a</vt:lpwstr>
  </property>
  <property fmtid="{D5CDD505-2E9C-101B-9397-08002B2CF9AE}" pid="7" name="MSIP_Label_cf8c7287-838c-46dd-b281-b1140229e67a_SiteId">
    <vt:lpwstr>75e027c9-20d5-47d5-b82f-77d7cd041e8f</vt:lpwstr>
  </property>
  <property fmtid="{D5CDD505-2E9C-101B-9397-08002B2CF9AE}" pid="8" name="MSIP_Label_cf8c7287-838c-46dd-b281-b1140229e67a_ActionId">
    <vt:lpwstr>3dcbc6f2-1f27-4e69-b80a-5078f39cbdab</vt:lpwstr>
  </property>
  <property fmtid="{D5CDD505-2E9C-101B-9397-08002B2CF9AE}" pid="9" name="MSIP_Label_cf8c7287-838c-46dd-b281-b1140229e67a_ContentBits">
    <vt:lpwstr>0</vt:lpwstr>
  </property>
  <property fmtid="{D5CDD505-2E9C-101B-9397-08002B2CF9AE}" pid="10" name="MSIP_Label_cf20372f-9ab3-4551-9149-9f9b12e2c27e_Enabled">
    <vt:lpwstr>true</vt:lpwstr>
  </property>
  <property fmtid="{D5CDD505-2E9C-101B-9397-08002B2CF9AE}" pid="11" name="MSIP_Label_cf20372f-9ab3-4551-9149-9f9b12e2c27e_SetDate">
    <vt:lpwstr>2023-12-15T09:27:32Z</vt:lpwstr>
  </property>
  <property fmtid="{D5CDD505-2E9C-101B-9397-08002B2CF9AE}" pid="12" name="MSIP_Label_cf20372f-9ab3-4551-9149-9f9b12e2c27e_Method">
    <vt:lpwstr>Privileged</vt:lpwstr>
  </property>
  <property fmtid="{D5CDD505-2E9C-101B-9397-08002B2CF9AE}" pid="13" name="MSIP_Label_cf20372f-9ab3-4551-9149-9f9b12e2c27e_Name">
    <vt:lpwstr>DIS OPEN</vt:lpwstr>
  </property>
  <property fmtid="{D5CDD505-2E9C-101B-9397-08002B2CF9AE}" pid="14" name="MSIP_Label_cf20372f-9ab3-4551-9149-9f9b12e2c27e_SiteId">
    <vt:lpwstr>6e603289-5e46-4e26-ac7c-03a85420a9a5</vt:lpwstr>
  </property>
  <property fmtid="{D5CDD505-2E9C-101B-9397-08002B2CF9AE}" pid="15" name="MSIP_Label_cf20372f-9ab3-4551-9149-9f9b12e2c27e_ActionId">
    <vt:lpwstr>7d8feac4-3a1a-4517-bbb4-d2a2c0574648</vt:lpwstr>
  </property>
  <property fmtid="{D5CDD505-2E9C-101B-9397-08002B2CF9AE}" pid="16" name="MSIP_Label_cf20372f-9ab3-4551-9149-9f9b12e2c27e_ContentBits">
    <vt:lpwstr>0</vt:lpwstr>
  </property>
</Properties>
</file>